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F1389" w14:textId="1F9CC9DA" w:rsidR="006B2F86" w:rsidRDefault="007D6E83" w:rsidP="00E71FC3">
      <w:pPr>
        <w:pStyle w:val="NoSpacing"/>
      </w:pPr>
      <w:r>
        <w:rPr>
          <w:u w:val="single"/>
        </w:rPr>
        <w:t>William GODA</w:t>
      </w:r>
      <w:bookmarkStart w:id="0" w:name="_GoBack"/>
      <w:bookmarkEnd w:id="0"/>
      <w:r>
        <w:rPr>
          <w:u w:val="single"/>
        </w:rPr>
        <w:t>RD</w:t>
      </w:r>
      <w:r>
        <w:t xml:space="preserve">      (fl.1425-34)</w:t>
      </w:r>
    </w:p>
    <w:p w14:paraId="4C67B909" w14:textId="60E807FC" w:rsidR="007D6E83" w:rsidRDefault="007D6E83" w:rsidP="00E71FC3">
      <w:pPr>
        <w:pStyle w:val="NoSpacing"/>
      </w:pPr>
      <w:r>
        <w:t>Judge.</w:t>
      </w:r>
    </w:p>
    <w:p w14:paraId="40873952" w14:textId="1EAED269" w:rsidR="007D6E83" w:rsidRDefault="007D6E83" w:rsidP="00E71FC3">
      <w:pPr>
        <w:pStyle w:val="NoSpacing"/>
      </w:pPr>
    </w:p>
    <w:p w14:paraId="33CAD4E5" w14:textId="07562B5D" w:rsidR="007D6E83" w:rsidRDefault="007D6E83" w:rsidP="00E71FC3">
      <w:pPr>
        <w:pStyle w:val="NoSpacing"/>
      </w:pPr>
    </w:p>
    <w:p w14:paraId="0FCA3DEB" w14:textId="71BFA8D8" w:rsidR="007D6E83" w:rsidRDefault="007D6E83" w:rsidP="00E71FC3">
      <w:pPr>
        <w:pStyle w:val="NoSpacing"/>
      </w:pPr>
      <w:r>
        <w:t xml:space="preserve">= 3 Catherine </w:t>
      </w:r>
      <w:proofErr w:type="spellStart"/>
      <w:r>
        <w:t>Shuldham</w:t>
      </w:r>
      <w:proofErr w:type="spellEnd"/>
      <w:r>
        <w:t xml:space="preserve">(q.v.), widow of William </w:t>
      </w:r>
      <w:proofErr w:type="spellStart"/>
      <w:r>
        <w:t>Bawde</w:t>
      </w:r>
      <w:proofErr w:type="spellEnd"/>
      <w:r>
        <w:t xml:space="preserve"> and Ralph </w:t>
      </w:r>
      <w:proofErr w:type="spellStart"/>
      <w:r>
        <w:t>Medylton</w:t>
      </w:r>
      <w:proofErr w:type="spellEnd"/>
      <w:r>
        <w:t>.</w:t>
      </w:r>
    </w:p>
    <w:p w14:paraId="2FDC1E5A" w14:textId="20984664" w:rsidR="007D6E83" w:rsidRDefault="007D6E83" w:rsidP="00E71FC3">
      <w:pPr>
        <w:pStyle w:val="NoSpacing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Middleton',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20-34.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http://www.british-history.ac.uk/topographical-hist-norfolk/vol9/pp20-34 [accessed 22 April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.</w:t>
      </w:r>
      <w:r>
        <w:rPr>
          <w:color w:val="333333"/>
          <w:shd w:val="clear" w:color="auto" w:fill="FFFFFF"/>
        </w:rPr>
        <w:t xml:space="preserve"> )</w:t>
      </w:r>
      <w:proofErr w:type="gramEnd"/>
    </w:p>
    <w:p w14:paraId="0CD121B4" w14:textId="4E06B2C8" w:rsidR="007D6E83" w:rsidRDefault="007D6E83" w:rsidP="00E71FC3">
      <w:pPr>
        <w:pStyle w:val="NoSpacing"/>
        <w:rPr>
          <w:color w:val="333333"/>
          <w:shd w:val="clear" w:color="auto" w:fill="FFFFFF"/>
        </w:rPr>
      </w:pPr>
    </w:p>
    <w:p w14:paraId="72058BEE" w14:textId="59D60B2B" w:rsidR="007D6E83" w:rsidRDefault="007D6E83" w:rsidP="00E71FC3">
      <w:pPr>
        <w:pStyle w:val="NoSpacing"/>
        <w:rPr>
          <w:color w:val="333333"/>
          <w:shd w:val="clear" w:color="auto" w:fill="FFFFFF"/>
        </w:rPr>
      </w:pPr>
    </w:p>
    <w:p w14:paraId="03774512" w14:textId="00B5F4A8" w:rsidR="007D6E83" w:rsidRDefault="007D6E83" w:rsidP="00E71FC3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ab/>
        <w:t>1425</w:t>
      </w:r>
      <w:r>
        <w:rPr>
          <w:color w:val="333333"/>
          <w:shd w:val="clear" w:color="auto" w:fill="FFFFFF"/>
        </w:rPr>
        <w:tab/>
        <w:t>Serjeant-at-law.   (ibid.)</w:t>
      </w:r>
    </w:p>
    <w:p w14:paraId="5F776FAD" w14:textId="60BD52F7" w:rsidR="007D6E83" w:rsidRDefault="007D6E83" w:rsidP="00E71FC3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ab/>
        <w:t>1434</w:t>
      </w:r>
      <w:r>
        <w:rPr>
          <w:color w:val="333333"/>
          <w:shd w:val="clear" w:color="auto" w:fill="FFFFFF"/>
        </w:rPr>
        <w:tab/>
        <w:t>Judge of the King’s Bench.   (ibid.)</w:t>
      </w:r>
    </w:p>
    <w:p w14:paraId="5A24A82B" w14:textId="4B545CAD" w:rsidR="007D6E83" w:rsidRDefault="007D6E83" w:rsidP="00E71FC3">
      <w:pPr>
        <w:pStyle w:val="NoSpacing"/>
        <w:rPr>
          <w:color w:val="333333"/>
          <w:shd w:val="clear" w:color="auto" w:fill="FFFFFF"/>
        </w:rPr>
      </w:pPr>
    </w:p>
    <w:p w14:paraId="7E7437A1" w14:textId="4B871313" w:rsidR="007D6E83" w:rsidRDefault="007D6E83" w:rsidP="00E71FC3">
      <w:pPr>
        <w:pStyle w:val="NoSpacing"/>
        <w:rPr>
          <w:color w:val="333333"/>
          <w:shd w:val="clear" w:color="auto" w:fill="FFFFFF"/>
        </w:rPr>
      </w:pPr>
    </w:p>
    <w:p w14:paraId="17F395D9" w14:textId="6A15B381" w:rsidR="007D6E83" w:rsidRPr="007D6E83" w:rsidRDefault="007D6E83" w:rsidP="00E71FC3">
      <w:pPr>
        <w:pStyle w:val="NoSpacing"/>
      </w:pPr>
      <w:r>
        <w:rPr>
          <w:color w:val="333333"/>
          <w:shd w:val="clear" w:color="auto" w:fill="FFFFFF"/>
        </w:rPr>
        <w:t>22 April 2019</w:t>
      </w:r>
    </w:p>
    <w:sectPr w:rsidR="007D6E83" w:rsidRPr="007D6E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3DE3E" w14:textId="77777777" w:rsidR="007D6E83" w:rsidRDefault="007D6E83" w:rsidP="00E71FC3">
      <w:pPr>
        <w:spacing w:after="0" w:line="240" w:lineRule="auto"/>
      </w:pPr>
      <w:r>
        <w:separator/>
      </w:r>
    </w:p>
  </w:endnote>
  <w:endnote w:type="continuationSeparator" w:id="0">
    <w:p w14:paraId="1A20C006" w14:textId="77777777" w:rsidR="007D6E83" w:rsidRDefault="007D6E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3AEF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E6C3B" w14:textId="77777777" w:rsidR="007D6E83" w:rsidRDefault="007D6E83" w:rsidP="00E71FC3">
      <w:pPr>
        <w:spacing w:after="0" w:line="240" w:lineRule="auto"/>
      </w:pPr>
      <w:r>
        <w:separator/>
      </w:r>
    </w:p>
  </w:footnote>
  <w:footnote w:type="continuationSeparator" w:id="0">
    <w:p w14:paraId="54FC9F1B" w14:textId="77777777" w:rsidR="007D6E83" w:rsidRDefault="007D6E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E83"/>
    <w:rsid w:val="001A7C09"/>
    <w:rsid w:val="00577BD5"/>
    <w:rsid w:val="00656CBA"/>
    <w:rsid w:val="006A1F77"/>
    <w:rsid w:val="00733BE7"/>
    <w:rsid w:val="007D6E8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82F5F"/>
  <w15:chartTrackingRefBased/>
  <w15:docId w15:val="{E5FD7ADE-FC64-4256-AEB7-325DD03D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7D6E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2019-04-22T16:02:00Z</dcterms:created>
  <dcterms:modified xsi:type="dcterms:W3CDTF">2019-04-22T16:08:00Z</dcterms:modified>
</cp:coreProperties>
</file>